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8B4C0A" w:rsidRDefault="00055BC9" w:rsidP="00491366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4720856"/>
                    <wp:effectExtent l="19050" t="19050" r="19050" b="2286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4720856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:rsidR="00491366" w:rsidRDefault="00491366" w:rsidP="00491366"/>
                              <w:p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Annexe </w:t>
                                </w:r>
                                <w:r w:rsid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4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6E095C" w:rsidRP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Exemple de fichiers « pivots »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371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:rsidR="00491366" w:rsidRDefault="00491366" w:rsidP="00491366"/>
                        <w:p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Annexe </w:t>
                          </w:r>
                          <w:r w:rsid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4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6E095C" w:rsidRP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Exemple de fichiers « pivots »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  <w:bookmarkStart w:id="0" w:name="_GoBack"/>
          <w:bookmarkEnd w:id="0"/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491366" w:rsidRDefault="00491366" w:rsidP="00410AFD"/>
        <w:p w:rsidR="00491366" w:rsidRDefault="00491366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>
          <w:pPr>
            <w:jc w:val="left"/>
          </w:pPr>
        </w:p>
        <w:p w:rsidR="00491366" w:rsidRDefault="00491366" w:rsidP="00410AFD"/>
        <w:p w:rsidR="00A62094" w:rsidRDefault="00A62094" w:rsidP="00410AFD">
          <w:pPr>
            <w:sectPr w:rsidR="00A62094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:rsidR="006E095C" w:rsidRPr="006E095C" w:rsidRDefault="006E095C" w:rsidP="006E095C">
          <w:pPr>
            <w:rPr>
              <w:rStyle w:val="Emphaseple"/>
            </w:rPr>
          </w:pPr>
          <w:r w:rsidRPr="006E095C">
            <w:rPr>
              <w:rStyle w:val="Emphaseple"/>
            </w:rPr>
            <w:lastRenderedPageBreak/>
            <w:t>Le fichier pivot ci-après est un exemple pour des barrières automatiques. Pour chaque famille d’équipements existe un fichier pivot de ce type.</w:t>
          </w:r>
        </w:p>
        <w:p w:rsidR="006E095C" w:rsidRDefault="006E095C" w:rsidP="00410AFD"/>
        <w:tbl>
          <w:tblPr>
            <w:tblW w:w="23247" w:type="dxa"/>
            <w:tblInd w:w="-1142" w:type="dxa"/>
            <w:tblLayout w:type="fixed"/>
            <w:tblCellMar>
              <w:left w:w="30" w:type="dxa"/>
              <w:right w:w="30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1418"/>
            <w:gridCol w:w="1701"/>
            <w:gridCol w:w="1134"/>
            <w:gridCol w:w="1417"/>
            <w:gridCol w:w="851"/>
            <w:gridCol w:w="1417"/>
            <w:gridCol w:w="992"/>
            <w:gridCol w:w="1418"/>
            <w:gridCol w:w="1417"/>
            <w:gridCol w:w="1701"/>
            <w:gridCol w:w="1418"/>
            <w:gridCol w:w="1559"/>
            <w:gridCol w:w="851"/>
            <w:gridCol w:w="992"/>
            <w:gridCol w:w="1134"/>
            <w:gridCol w:w="1276"/>
            <w:gridCol w:w="708"/>
          </w:tblGrid>
          <w:tr w:rsidR="009177E1" w:rsidTr="009177E1">
            <w:trPr>
              <w:trHeight w:val="510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Nom de l'attribut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de l'immeuble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du composant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du niveau du local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du local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Libellé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Date de mise en service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Quantité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Observations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Identification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Type de barrière automatique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Automatique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dernière visite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marque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modèle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dimension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boucle magnétique</w:t>
                </w:r>
              </w:p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 xml:space="preserve">type </w:t>
                </w:r>
              </w:p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Format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Date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Enumération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Enumération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Date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Valeurs autorisés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proofErr w:type="spellStart"/>
                <w:r>
                  <w:t>Levante</w:t>
                </w:r>
                <w:proofErr w:type="spellEnd"/>
                <w:r>
                  <w:t>, Roulante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Oui, Non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1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2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3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4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5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6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</w:tbl>
        <w:p w:rsidR="00491366" w:rsidRDefault="00491366" w:rsidP="00410AFD"/>
        <w:p w:rsidR="00410AFD" w:rsidRDefault="00923EEC" w:rsidP="00410AFD"/>
      </w:sdtContent>
    </w:sdt>
    <w:sectPr w:rsidR="00410AFD" w:rsidSect="006E095C">
      <w:pgSz w:w="23811" w:h="16838" w:orient="landscape" w:code="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11D" w:rsidRDefault="00D7411D" w:rsidP="00EA6B59">
      <w:pPr>
        <w:spacing w:after="0" w:line="240" w:lineRule="auto"/>
      </w:pPr>
      <w:r>
        <w:separator/>
      </w:r>
    </w:p>
  </w:endnote>
  <w:endnote w:type="continuationSeparator" w:id="0">
    <w:p w:rsidR="00D7411D" w:rsidRDefault="00D7411D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EEC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11D" w:rsidRDefault="00D7411D" w:rsidP="00EA6B59">
      <w:pPr>
        <w:spacing w:after="0" w:line="240" w:lineRule="auto"/>
      </w:pPr>
      <w:r>
        <w:separator/>
      </w:r>
    </w:p>
  </w:footnote>
  <w:footnote w:type="continuationSeparator" w:id="0">
    <w:p w:rsidR="00D7411D" w:rsidRDefault="00D7411D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0D" w:rsidRDefault="00E159E9" w:rsidP="0004420D">
    <w:pPr>
      <w:pStyle w:val="En-tte"/>
      <w:tabs>
        <w:tab w:val="clear" w:pos="9072"/>
      </w:tabs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4420D">
      <w:ptab w:relativeTo="margin" w:alignment="right" w:leader="none"/>
    </w:r>
    <w:r w:rsidR="00923EEC">
      <w:t>Annexe 4 au CCTP ESID 25 190</w:t>
    </w:r>
    <w:r w:rsidR="0004420D">
      <w:t xml:space="preserve"> – N°DAF : 2025_000641</w:t>
    </w:r>
  </w:p>
  <w:p w:rsidR="00E159E9" w:rsidRDefault="00E159E9" w:rsidP="0004420D">
    <w:pPr>
      <w:pStyle w:val="En-tte"/>
      <w:tabs>
        <w:tab w:val="clear" w:pos="4536"/>
        <w:tab w:val="clear" w:pos="9072"/>
        <w:tab w:val="left" w:pos="58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4420D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22955"/>
    <w:rsid w:val="00131804"/>
    <w:rsid w:val="00135BF5"/>
    <w:rsid w:val="00155227"/>
    <w:rsid w:val="0015741B"/>
    <w:rsid w:val="001B4AD4"/>
    <w:rsid w:val="001B6330"/>
    <w:rsid w:val="001E366E"/>
    <w:rsid w:val="001E72A0"/>
    <w:rsid w:val="001F378F"/>
    <w:rsid w:val="0020666C"/>
    <w:rsid w:val="00210746"/>
    <w:rsid w:val="00211B4E"/>
    <w:rsid w:val="00211D29"/>
    <w:rsid w:val="0023454E"/>
    <w:rsid w:val="00245272"/>
    <w:rsid w:val="002476A1"/>
    <w:rsid w:val="00250321"/>
    <w:rsid w:val="00260DA9"/>
    <w:rsid w:val="00262BB6"/>
    <w:rsid w:val="00267BD7"/>
    <w:rsid w:val="002A0B7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6B33"/>
    <w:rsid w:val="006B767A"/>
    <w:rsid w:val="006C3B18"/>
    <w:rsid w:val="006E095C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177E1"/>
    <w:rsid w:val="00923EEC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62094"/>
    <w:rsid w:val="00A774EA"/>
    <w:rsid w:val="00A97745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411D"/>
    <w:rsid w:val="00D911DE"/>
    <w:rsid w:val="00DA75A3"/>
    <w:rsid w:val="00DD0B95"/>
    <w:rsid w:val="00DD14CD"/>
    <w:rsid w:val="00DD2E0E"/>
    <w:rsid w:val="00DE0DDC"/>
    <w:rsid w:val="00DF05C2"/>
    <w:rsid w:val="00E012C2"/>
    <w:rsid w:val="00E159E9"/>
    <w:rsid w:val="00E45982"/>
    <w:rsid w:val="00E64161"/>
    <w:rsid w:val="00E7280E"/>
    <w:rsid w:val="00E87AAE"/>
    <w:rsid w:val="00E970C0"/>
    <w:rsid w:val="00EA5EE9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F8DE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EE65F9-9E82-4037-AA46-7CBE85C87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8B3D5-EDDC-4EA4-BECB-9176C3E45130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CAC52310-8DE6-4D01-8286-307B662D72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7CAA7-93EC-4531-A4CD-74C2E0EB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3</TotalTime>
  <Pages>3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4</cp:revision>
  <dcterms:created xsi:type="dcterms:W3CDTF">2021-08-16T12:51:00Z</dcterms:created>
  <dcterms:modified xsi:type="dcterms:W3CDTF">2025-05-15T13:42:00Z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